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63D" w:rsidRDefault="006C2C16">
      <w:pPr>
        <w:rPr>
          <w:b/>
        </w:rPr>
      </w:pPr>
      <w:bookmarkStart w:id="0" w:name="_GoBack"/>
      <w:bookmarkEnd w:id="0"/>
      <w:r w:rsidRPr="006C2C16">
        <w:rPr>
          <w:b/>
        </w:rPr>
        <w:t>Bijlage 3 Format voor antwoorden</w:t>
      </w:r>
    </w:p>
    <w:p w:rsidR="006C2C16" w:rsidRPr="006C2C16" w:rsidRDefault="006C2C16">
      <w:pPr>
        <w:rPr>
          <w:b/>
        </w:rPr>
      </w:pPr>
    </w:p>
    <w:p w:rsidR="006C2C16" w:rsidRPr="006C2C16" w:rsidRDefault="006C2C16">
      <w:pPr>
        <w:rPr>
          <w:b/>
          <w:u w:val="single"/>
        </w:rPr>
      </w:pPr>
      <w:r w:rsidRPr="006C2C16">
        <w:rPr>
          <w:b/>
          <w:u w:val="single"/>
        </w:rPr>
        <w:t xml:space="preserve">Wij verzoeken u indien mogelijk op elke </w:t>
      </w:r>
      <w:r>
        <w:rPr>
          <w:b/>
          <w:u w:val="single"/>
        </w:rPr>
        <w:t>vraag inhoudelijk te antwoorden</w:t>
      </w:r>
    </w:p>
    <w:tbl>
      <w:tblPr>
        <w:tblStyle w:val="Gemiddeldraster3-accent5"/>
        <w:tblW w:w="0" w:type="auto"/>
        <w:tblLook w:val="04A0" w:firstRow="1" w:lastRow="0" w:firstColumn="1" w:lastColumn="0" w:noHBand="0" w:noVBand="1"/>
      </w:tblPr>
      <w:tblGrid>
        <w:gridCol w:w="1101"/>
        <w:gridCol w:w="8111"/>
      </w:tblGrid>
      <w:tr w:rsidR="00C3663D" w:rsidTr="006C2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3663D" w:rsidRDefault="006C2C16">
            <w:r>
              <w:t>Vraag nr.</w:t>
            </w:r>
          </w:p>
        </w:tc>
        <w:tc>
          <w:tcPr>
            <w:tcW w:w="8111" w:type="dxa"/>
          </w:tcPr>
          <w:p w:rsidR="00C3663D" w:rsidRDefault="00C366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Reactie</w:t>
            </w:r>
          </w:p>
        </w:tc>
      </w:tr>
      <w:tr w:rsidR="00C3663D" w:rsidTr="006C2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3663D" w:rsidRDefault="006C2C16">
            <w:r>
              <w:t>1</w:t>
            </w:r>
          </w:p>
        </w:tc>
        <w:tc>
          <w:tcPr>
            <w:tcW w:w="8111" w:type="dxa"/>
          </w:tcPr>
          <w:p w:rsidR="00C3663D" w:rsidRDefault="00C36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663D" w:rsidTr="006C2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3663D" w:rsidRDefault="006C2C16">
            <w:r>
              <w:t>2</w:t>
            </w:r>
          </w:p>
        </w:tc>
        <w:tc>
          <w:tcPr>
            <w:tcW w:w="8111" w:type="dxa"/>
          </w:tcPr>
          <w:p w:rsidR="00C3663D" w:rsidRDefault="00C366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663D" w:rsidTr="006C2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3663D" w:rsidRDefault="006C2C16">
            <w:r>
              <w:t>3</w:t>
            </w:r>
          </w:p>
        </w:tc>
        <w:tc>
          <w:tcPr>
            <w:tcW w:w="8111" w:type="dxa"/>
          </w:tcPr>
          <w:p w:rsidR="00C3663D" w:rsidRDefault="00C36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663D" w:rsidTr="006C2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3663D" w:rsidRDefault="006C2C16">
            <w:r>
              <w:t>4</w:t>
            </w:r>
          </w:p>
        </w:tc>
        <w:tc>
          <w:tcPr>
            <w:tcW w:w="8111" w:type="dxa"/>
          </w:tcPr>
          <w:p w:rsidR="00C3663D" w:rsidRDefault="00C366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663D" w:rsidTr="006C2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3663D" w:rsidRDefault="006C2C16">
            <w:r>
              <w:t>5</w:t>
            </w:r>
          </w:p>
        </w:tc>
        <w:tc>
          <w:tcPr>
            <w:tcW w:w="8111" w:type="dxa"/>
          </w:tcPr>
          <w:p w:rsidR="00C3663D" w:rsidRDefault="00C36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663D" w:rsidTr="006C2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3663D" w:rsidRDefault="006C2C16">
            <w:r>
              <w:t>6</w:t>
            </w:r>
          </w:p>
        </w:tc>
        <w:tc>
          <w:tcPr>
            <w:tcW w:w="8111" w:type="dxa"/>
          </w:tcPr>
          <w:p w:rsidR="00C3663D" w:rsidRDefault="00C366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663D" w:rsidTr="006C2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3663D" w:rsidRDefault="006C2C16">
            <w:r>
              <w:t>7</w:t>
            </w:r>
          </w:p>
        </w:tc>
        <w:tc>
          <w:tcPr>
            <w:tcW w:w="8111" w:type="dxa"/>
          </w:tcPr>
          <w:p w:rsidR="00C3663D" w:rsidRDefault="00C36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C2C16" w:rsidTr="006C2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C2C16" w:rsidRDefault="006C2C16">
            <w:r>
              <w:t>8</w:t>
            </w:r>
          </w:p>
        </w:tc>
        <w:tc>
          <w:tcPr>
            <w:tcW w:w="8111" w:type="dxa"/>
          </w:tcPr>
          <w:p w:rsidR="006C2C16" w:rsidRDefault="006C2C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C2C16" w:rsidTr="006C2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C2C16" w:rsidRDefault="006C2C16">
            <w:r>
              <w:t>9</w:t>
            </w:r>
          </w:p>
        </w:tc>
        <w:tc>
          <w:tcPr>
            <w:tcW w:w="8111" w:type="dxa"/>
          </w:tcPr>
          <w:p w:rsidR="006C2C16" w:rsidRDefault="006C2C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C2C16" w:rsidTr="006C2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C2C16" w:rsidRDefault="006C2C16">
            <w:r>
              <w:t>10</w:t>
            </w:r>
          </w:p>
        </w:tc>
        <w:tc>
          <w:tcPr>
            <w:tcW w:w="8111" w:type="dxa"/>
          </w:tcPr>
          <w:p w:rsidR="006C2C16" w:rsidRDefault="006C2C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C2C16" w:rsidTr="006C2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C2C16" w:rsidRDefault="006C2C16">
            <w:r>
              <w:t>11</w:t>
            </w:r>
          </w:p>
        </w:tc>
        <w:tc>
          <w:tcPr>
            <w:tcW w:w="8111" w:type="dxa"/>
          </w:tcPr>
          <w:p w:rsidR="006C2C16" w:rsidRDefault="006C2C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C2C16" w:rsidTr="006C2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C2C16" w:rsidRDefault="006C2C16">
            <w:r>
              <w:t>12</w:t>
            </w:r>
          </w:p>
        </w:tc>
        <w:tc>
          <w:tcPr>
            <w:tcW w:w="8111" w:type="dxa"/>
          </w:tcPr>
          <w:p w:rsidR="006C2C16" w:rsidRDefault="006C2C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C2C16" w:rsidTr="006C2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C2C16" w:rsidRDefault="006C2C16">
            <w:r>
              <w:t>13</w:t>
            </w:r>
          </w:p>
        </w:tc>
        <w:tc>
          <w:tcPr>
            <w:tcW w:w="8111" w:type="dxa"/>
          </w:tcPr>
          <w:p w:rsidR="006C2C16" w:rsidRDefault="006C2C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C2C16" w:rsidTr="006C2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C2C16" w:rsidRDefault="006C2C16">
            <w:r>
              <w:t>14</w:t>
            </w:r>
          </w:p>
        </w:tc>
        <w:tc>
          <w:tcPr>
            <w:tcW w:w="8111" w:type="dxa"/>
          </w:tcPr>
          <w:p w:rsidR="006C2C16" w:rsidRDefault="006C2C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C2C16" w:rsidTr="006C2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C2C16" w:rsidRDefault="006C2C16">
            <w:r>
              <w:t>15</w:t>
            </w:r>
          </w:p>
        </w:tc>
        <w:tc>
          <w:tcPr>
            <w:tcW w:w="8111" w:type="dxa"/>
          </w:tcPr>
          <w:p w:rsidR="006C2C16" w:rsidRDefault="006C2C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C2C16" w:rsidTr="006C2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C2C16" w:rsidRDefault="006C2C16">
            <w:r>
              <w:t>16</w:t>
            </w:r>
          </w:p>
        </w:tc>
        <w:tc>
          <w:tcPr>
            <w:tcW w:w="8111" w:type="dxa"/>
          </w:tcPr>
          <w:p w:rsidR="006C2C16" w:rsidRDefault="006C2C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57F31" w:rsidTr="006C2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57F31" w:rsidRDefault="00C57F31">
            <w:r>
              <w:t>17</w:t>
            </w:r>
          </w:p>
        </w:tc>
        <w:tc>
          <w:tcPr>
            <w:tcW w:w="8111" w:type="dxa"/>
          </w:tcPr>
          <w:p w:rsidR="00C57F31" w:rsidRDefault="00C57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57F31" w:rsidTr="006C2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57F31" w:rsidRDefault="00C57F31">
            <w:r>
              <w:t>18</w:t>
            </w:r>
          </w:p>
        </w:tc>
        <w:tc>
          <w:tcPr>
            <w:tcW w:w="8111" w:type="dxa"/>
          </w:tcPr>
          <w:p w:rsidR="00C57F31" w:rsidRDefault="00C57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C2C16" w:rsidRDefault="006C2C16"/>
    <w:tbl>
      <w:tblPr>
        <w:tblStyle w:val="Gemiddeldraster3-accent5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3663D" w:rsidTr="00C366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</w:tcPr>
          <w:p w:rsidR="00C3663D" w:rsidRDefault="00C3663D">
            <w:r>
              <w:t>Overige opmerkingen</w:t>
            </w:r>
          </w:p>
        </w:tc>
      </w:tr>
      <w:tr w:rsidR="00C3663D" w:rsidTr="00C366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</w:tcPr>
          <w:p w:rsidR="00C3663D" w:rsidRDefault="00C3663D"/>
          <w:p w:rsidR="00C3663D" w:rsidRDefault="00C3663D"/>
          <w:p w:rsidR="00C3663D" w:rsidRDefault="00C3663D"/>
          <w:p w:rsidR="00C3663D" w:rsidRDefault="00C3663D"/>
          <w:p w:rsidR="00C3663D" w:rsidRDefault="00C3663D"/>
          <w:p w:rsidR="00C3663D" w:rsidRDefault="00C3663D"/>
        </w:tc>
      </w:tr>
    </w:tbl>
    <w:p w:rsidR="00C3663D" w:rsidRDefault="00C3663D"/>
    <w:p w:rsidR="006C2C16" w:rsidRPr="006C2C16" w:rsidRDefault="006C2C16">
      <w:pPr>
        <w:rPr>
          <w:b/>
          <w:u w:val="single"/>
        </w:rPr>
      </w:pPr>
      <w:r w:rsidRPr="006C2C16">
        <w:rPr>
          <w:b/>
          <w:u w:val="single"/>
        </w:rPr>
        <w:t xml:space="preserve">Wij verzoeken u alleen de eisen te benoemen waar u niet op kunt inschrijven, vragen over heeft of </w:t>
      </w:r>
      <w:r>
        <w:rPr>
          <w:b/>
          <w:u w:val="single"/>
        </w:rPr>
        <w:t>een andere reactie op heeft.</w:t>
      </w:r>
    </w:p>
    <w:tbl>
      <w:tblPr>
        <w:tblStyle w:val="Gemiddeldraster3-accent5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6C2C16" w:rsidTr="00341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6C2C16" w:rsidRDefault="006C2C16" w:rsidP="00341621">
            <w:r>
              <w:t>Eis nr.</w:t>
            </w:r>
          </w:p>
        </w:tc>
        <w:tc>
          <w:tcPr>
            <w:tcW w:w="8253" w:type="dxa"/>
          </w:tcPr>
          <w:p w:rsidR="006C2C16" w:rsidRDefault="006C2C16" w:rsidP="003416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Reactie</w:t>
            </w:r>
          </w:p>
        </w:tc>
      </w:tr>
      <w:tr w:rsidR="006C2C16" w:rsidRPr="006C2C16" w:rsidTr="00341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6C2C16" w:rsidRPr="006C2C16" w:rsidRDefault="006C2C16" w:rsidP="00341621">
            <w:pPr>
              <w:rPr>
                <w:i/>
              </w:rPr>
            </w:pPr>
          </w:p>
        </w:tc>
        <w:tc>
          <w:tcPr>
            <w:tcW w:w="8253" w:type="dxa"/>
          </w:tcPr>
          <w:p w:rsidR="006C2C16" w:rsidRPr="006C2C16" w:rsidRDefault="006C2C16" w:rsidP="003416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</w:p>
        </w:tc>
      </w:tr>
      <w:tr w:rsidR="006C2C16" w:rsidTr="00341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6C2C16" w:rsidRDefault="006C2C16" w:rsidP="00341621"/>
        </w:tc>
        <w:tc>
          <w:tcPr>
            <w:tcW w:w="8253" w:type="dxa"/>
          </w:tcPr>
          <w:p w:rsidR="006C2C16" w:rsidRDefault="006C2C16" w:rsidP="003416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C2C16" w:rsidTr="00341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6C2C16" w:rsidRDefault="006C2C16" w:rsidP="00341621"/>
        </w:tc>
        <w:tc>
          <w:tcPr>
            <w:tcW w:w="8253" w:type="dxa"/>
          </w:tcPr>
          <w:p w:rsidR="006C2C16" w:rsidRDefault="006C2C16" w:rsidP="003416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C2C16" w:rsidTr="00341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6C2C16" w:rsidRDefault="006C2C16" w:rsidP="00341621"/>
        </w:tc>
        <w:tc>
          <w:tcPr>
            <w:tcW w:w="8253" w:type="dxa"/>
          </w:tcPr>
          <w:p w:rsidR="006C2C16" w:rsidRDefault="006C2C16" w:rsidP="003416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C2C16" w:rsidTr="00341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6C2C16" w:rsidRDefault="006C2C16" w:rsidP="00341621"/>
        </w:tc>
        <w:tc>
          <w:tcPr>
            <w:tcW w:w="8253" w:type="dxa"/>
          </w:tcPr>
          <w:p w:rsidR="006C2C16" w:rsidRDefault="006C2C16" w:rsidP="003416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C2C16" w:rsidTr="00341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6C2C16" w:rsidRDefault="006C2C16" w:rsidP="00341621"/>
        </w:tc>
        <w:tc>
          <w:tcPr>
            <w:tcW w:w="8253" w:type="dxa"/>
          </w:tcPr>
          <w:p w:rsidR="006C2C16" w:rsidRDefault="006C2C16" w:rsidP="003416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C2C16" w:rsidTr="00341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6C2C16" w:rsidRDefault="006C2C16" w:rsidP="00341621"/>
        </w:tc>
        <w:tc>
          <w:tcPr>
            <w:tcW w:w="8253" w:type="dxa"/>
          </w:tcPr>
          <w:p w:rsidR="006C2C16" w:rsidRDefault="006C2C16" w:rsidP="003416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C2C16" w:rsidTr="00341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6C2C16" w:rsidRDefault="006C2C16" w:rsidP="00341621"/>
        </w:tc>
        <w:tc>
          <w:tcPr>
            <w:tcW w:w="8253" w:type="dxa"/>
          </w:tcPr>
          <w:p w:rsidR="006C2C16" w:rsidRDefault="006C2C16" w:rsidP="003416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C2C16" w:rsidRDefault="006C2C16">
      <w:pPr>
        <w:rPr>
          <w:i/>
        </w:rPr>
      </w:pPr>
      <w:r w:rsidRPr="006C2C16">
        <w:rPr>
          <w:i/>
        </w:rPr>
        <w:t xml:space="preserve">Uiteraard mag u zelf deze lijst </w:t>
      </w:r>
      <w:r>
        <w:rPr>
          <w:i/>
        </w:rPr>
        <w:t xml:space="preserve">indien nodig </w:t>
      </w:r>
      <w:r w:rsidRPr="006C2C16">
        <w:rPr>
          <w:i/>
        </w:rPr>
        <w:t>langer maken</w:t>
      </w:r>
      <w:r>
        <w:rPr>
          <w:i/>
        </w:rPr>
        <w:t>.</w:t>
      </w:r>
    </w:p>
    <w:p w:rsidR="007E0C58" w:rsidRDefault="007E0C58">
      <w:pPr>
        <w:rPr>
          <w:i/>
        </w:rPr>
      </w:pPr>
    </w:p>
    <w:tbl>
      <w:tblPr>
        <w:tblStyle w:val="Gemiddeldraster3-accent5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E0C58" w:rsidTr="00341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</w:tcPr>
          <w:p w:rsidR="007E0C58" w:rsidRDefault="007E0C58" w:rsidP="00341621">
            <w:r>
              <w:t>Overige opmerkingen</w:t>
            </w:r>
          </w:p>
        </w:tc>
      </w:tr>
      <w:tr w:rsidR="007E0C58" w:rsidTr="00341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</w:tcPr>
          <w:p w:rsidR="007E0C58" w:rsidRDefault="007E0C58" w:rsidP="00341621"/>
          <w:p w:rsidR="007E0C58" w:rsidRDefault="007E0C58" w:rsidP="00341621"/>
          <w:p w:rsidR="007E0C58" w:rsidRDefault="007E0C58" w:rsidP="00341621"/>
          <w:p w:rsidR="007E0C58" w:rsidRDefault="007E0C58" w:rsidP="00341621"/>
          <w:p w:rsidR="007E0C58" w:rsidRDefault="007E0C58" w:rsidP="00341621"/>
          <w:p w:rsidR="007E0C58" w:rsidRDefault="007E0C58" w:rsidP="00341621"/>
        </w:tc>
      </w:tr>
    </w:tbl>
    <w:p w:rsidR="007E0C58" w:rsidRPr="006C2C16" w:rsidRDefault="007E0C58">
      <w:pPr>
        <w:rPr>
          <w:i/>
        </w:rPr>
      </w:pPr>
    </w:p>
    <w:sectPr w:rsidR="007E0C58" w:rsidRPr="006C2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63D"/>
    <w:rsid w:val="00547E3F"/>
    <w:rsid w:val="006C2C16"/>
    <w:rsid w:val="007E0C58"/>
    <w:rsid w:val="00C3663D"/>
    <w:rsid w:val="00C57F31"/>
    <w:rsid w:val="00F5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36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emiddeldraster3-accent5">
    <w:name w:val="Medium Grid 3 Accent 5"/>
    <w:basedOn w:val="Standaardtabel"/>
    <w:uiPriority w:val="69"/>
    <w:rsid w:val="00C3663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36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emiddeldraster3-accent5">
    <w:name w:val="Medium Grid 3 Accent 5"/>
    <w:basedOn w:val="Standaardtabel"/>
    <w:uiPriority w:val="69"/>
    <w:rsid w:val="00C3663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F5F7E28D.dotm</Template>
  <TotalTime>1</TotalTime>
  <Pages>2</Pages>
  <Words>69</Words>
  <Characters>424</Characters>
  <Application>Microsoft Office Word</Application>
  <DocSecurity>0</DocSecurity>
  <Lines>10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>Hoogheemraadschap van Rijnland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vsmid</dc:creator>
  <cp:lastModifiedBy>vsmid</cp:lastModifiedBy>
  <cp:revision>2</cp:revision>
  <dcterms:created xsi:type="dcterms:W3CDTF">2020-05-07T09:31:00Z</dcterms:created>
  <dcterms:modified xsi:type="dcterms:W3CDTF">2020-05-07T09:31:00Z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Registratienummer">
    <vt:lpwstr>20.035613</vt:lpwstr>
  </property>
  <property fmtid="{D5CDD505-2E9C-101B-9397-08002B2CF9AE}" pid="3" name="CORSA_GUID">
    <vt:lpwstr>8b4e087e-a20f-21ac-6814-bb56e0c48245</vt:lpwstr>
  </property>
  <property fmtid="{D5CDD505-2E9C-101B-9397-08002B2CF9AE}" pid="4" name="CORSA_OBJECTYPE">
    <vt:lpwstr>S</vt:lpwstr>
  </property>
  <property fmtid="{D5CDD505-2E9C-101B-9397-08002B2CF9AE}" pid="5" name="CORSA_OBJECTID">
    <vt:lpwstr>20.035613</vt:lpwstr>
  </property>
  <property fmtid="{D5CDD505-2E9C-101B-9397-08002B2CF9AE}" pid="6" name="CORSA_VERSION">
    <vt:lpwstr>3</vt:lpwstr>
  </property>
</Properties>
</file>